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3FD5888C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F67B41">
        <w:rPr>
          <w:rFonts w:cs="Arial"/>
        </w:rPr>
        <w:t>13</w:t>
      </w:r>
      <w:r w:rsidR="00B33FD4">
        <w:rPr>
          <w:rFonts w:cs="Arial"/>
        </w:rPr>
        <w:t>/202</w:t>
      </w:r>
      <w:r w:rsidR="00E01196">
        <w:rPr>
          <w:rFonts w:cs="Arial"/>
        </w:rPr>
        <w:t>4</w:t>
      </w:r>
    </w:p>
    <w:p w14:paraId="3CA419E5" w14:textId="7DE4496F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E01196">
        <w:rPr>
          <w:rFonts w:cs="Arial"/>
        </w:rPr>
        <w:t>4</w:t>
      </w:r>
      <w:r>
        <w:rPr>
          <w:rFonts w:cs="Arial"/>
        </w:rPr>
        <w:t>-</w:t>
      </w:r>
      <w:r w:rsidR="00F67B41">
        <w:rPr>
          <w:rFonts w:cs="Arial"/>
        </w:rPr>
        <w:t>131</w:t>
      </w:r>
    </w:p>
    <w:bookmarkEnd w:id="0"/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3747" w:type="dxa"/>
        <w:tblInd w:w="38" w:type="dxa"/>
        <w:tblLook w:val="04A0" w:firstRow="1" w:lastRow="0" w:firstColumn="1" w:lastColumn="0" w:noHBand="0" w:noVBand="1"/>
      </w:tblPr>
      <w:tblGrid>
        <w:gridCol w:w="1820"/>
        <w:gridCol w:w="2927"/>
        <w:gridCol w:w="3520"/>
        <w:gridCol w:w="1622"/>
        <w:gridCol w:w="1273"/>
        <w:gridCol w:w="2585"/>
      </w:tblGrid>
      <w:tr w:rsidR="005B00FD" w:rsidRPr="005B00FD" w14:paraId="7EAD5C8D" w14:textId="77777777" w:rsidTr="00D3552E">
        <w:trPr>
          <w:trHeight w:val="311"/>
        </w:trPr>
        <w:tc>
          <w:tcPr>
            <w:tcW w:w="1820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2927" w:type="dxa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520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22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273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585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D3552E" w:rsidRPr="005B00FD" w14:paraId="377BD5BE" w14:textId="77777777" w:rsidTr="00D3552E">
        <w:trPr>
          <w:trHeight w:val="567"/>
        </w:trPr>
        <w:tc>
          <w:tcPr>
            <w:tcW w:w="1820" w:type="dxa"/>
          </w:tcPr>
          <w:p w14:paraId="5BC4869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14:paraId="1D6CCC0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3520" w:type="dxa"/>
            <w:vAlign w:val="center"/>
          </w:tcPr>
          <w:p w14:paraId="3037A447" w14:textId="00A5F98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>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22" w:type="dxa"/>
            <w:vAlign w:val="center"/>
          </w:tcPr>
          <w:p w14:paraId="61A6112E" w14:textId="7A61BE73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Pr="005B00FD">
              <w:rPr>
                <w:sz w:val="20"/>
                <w:szCs w:val="20"/>
              </w:rPr>
              <w:t xml:space="preserve">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273" w:type="dxa"/>
            <w:vAlign w:val="center"/>
          </w:tcPr>
          <w:p w14:paraId="3AEE064D" w14:textId="12D433E6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B00FD">
              <w:rPr>
                <w:sz w:val="20"/>
                <w:szCs w:val="20"/>
              </w:rPr>
              <w:t xml:space="preserve">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585" w:type="dxa"/>
            <w:vAlign w:val="center"/>
          </w:tcPr>
          <w:p w14:paraId="587483B9" w14:textId="71D7AFC8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5B00FD">
              <w:rPr>
                <w:sz w:val="20"/>
                <w:szCs w:val="20"/>
              </w:rPr>
              <w:t>otrditev</w:t>
            </w:r>
          </w:p>
          <w:p w14:paraId="08EE428D" w14:textId="77777777" w:rsidR="00D3552E" w:rsidRPr="005B00FD" w:rsidRDefault="00D3552E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D3552E" w:rsidRPr="005B00FD" w14:paraId="392A5A52" w14:textId="77777777" w:rsidTr="00D3552E">
        <w:trPr>
          <w:trHeight w:val="273"/>
        </w:trPr>
        <w:tc>
          <w:tcPr>
            <w:tcW w:w="1820" w:type="dxa"/>
            <w:vAlign w:val="center"/>
          </w:tcPr>
          <w:p w14:paraId="24C3AE8B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927" w:type="dxa"/>
          </w:tcPr>
          <w:p w14:paraId="020BE025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381288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FC6CE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AEBAE8A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D9D9D9" w:themeFill="background1" w:themeFillShade="D9"/>
          </w:tcPr>
          <w:p w14:paraId="6E93DA4B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571A450D" w14:textId="77777777" w:rsidTr="00D3552E">
        <w:trPr>
          <w:trHeight w:val="277"/>
        </w:trPr>
        <w:tc>
          <w:tcPr>
            <w:tcW w:w="1820" w:type="dxa"/>
            <w:vAlign w:val="center"/>
          </w:tcPr>
          <w:p w14:paraId="28D7C4FF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927" w:type="dxa"/>
          </w:tcPr>
          <w:p w14:paraId="78AD2FDE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04CFA2CF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2CA59A18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68155BB7" w14:textId="77777777" w:rsidR="00D3552E" w:rsidRPr="005B00FD" w:rsidRDefault="00D3552E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5" w:type="dxa"/>
            <w:shd w:val="clear" w:color="auto" w:fill="auto"/>
          </w:tcPr>
          <w:p w14:paraId="166C62E2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D3552E" w:rsidRPr="005B00FD" w14:paraId="381A3FC4" w14:textId="77777777" w:rsidTr="00D3552E">
        <w:trPr>
          <w:trHeight w:val="267"/>
        </w:trPr>
        <w:tc>
          <w:tcPr>
            <w:tcW w:w="1820" w:type="dxa"/>
            <w:vAlign w:val="center"/>
          </w:tcPr>
          <w:p w14:paraId="25D7F278" w14:textId="77777777" w:rsidR="00D3552E" w:rsidRPr="005B00FD" w:rsidRDefault="00D3552E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927" w:type="dxa"/>
          </w:tcPr>
          <w:p w14:paraId="687DAAE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</w:tcPr>
          <w:p w14:paraId="2E5877FC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</w:tcPr>
          <w:p w14:paraId="12FFD93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</w:tcPr>
          <w:p w14:paraId="7C3CBE36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  <w:tc>
          <w:tcPr>
            <w:tcW w:w="2585" w:type="dxa"/>
          </w:tcPr>
          <w:p w14:paraId="415A1667" w14:textId="77777777" w:rsidR="00D3552E" w:rsidRPr="005B00FD" w:rsidRDefault="00D3552E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D3552E">
        <w:trPr>
          <w:trHeight w:val="363"/>
        </w:trPr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22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0A1086FA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</w:t>
      </w:r>
      <w:r w:rsidR="000F46A4">
        <w:rPr>
          <w:rFonts w:cs="Arial"/>
          <w:sz w:val="18"/>
          <w:szCs w:val="18"/>
        </w:rPr>
        <w:t>,</w:t>
      </w:r>
      <w:r w:rsidRPr="005B00FD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EC21A" w14:textId="77777777" w:rsidR="00DB24E4" w:rsidRDefault="00DB24E4">
      <w:r>
        <w:separator/>
      </w:r>
    </w:p>
  </w:endnote>
  <w:endnote w:type="continuationSeparator" w:id="0">
    <w:p w14:paraId="5E6DBEAA" w14:textId="77777777" w:rsidR="00DB24E4" w:rsidRDefault="00DB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2121" w14:textId="77777777" w:rsidR="00DB24E4" w:rsidRDefault="00DB24E4">
      <w:r>
        <w:separator/>
      </w:r>
    </w:p>
  </w:footnote>
  <w:footnote w:type="continuationSeparator" w:id="0">
    <w:p w14:paraId="314A7BAD" w14:textId="77777777" w:rsidR="00DB24E4" w:rsidRDefault="00DB2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5FC2"/>
    <w:rsid w:val="00946104"/>
    <w:rsid w:val="009514DD"/>
    <w:rsid w:val="0095198A"/>
    <w:rsid w:val="00953938"/>
    <w:rsid w:val="00965BB4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C14FE6B1-0660-4959-946A-D174C389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23</cp:revision>
  <cp:lastPrinted>2024-03-14T11:41:00Z</cp:lastPrinted>
  <dcterms:created xsi:type="dcterms:W3CDTF">2016-05-31T11:25:00Z</dcterms:created>
  <dcterms:modified xsi:type="dcterms:W3CDTF">2024-03-14T11:41:00Z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